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7D586" w14:textId="77777777" w:rsidR="00083143" w:rsidRDefault="00083143" w:rsidP="000831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d.1477)</w:t>
      </w:r>
    </w:p>
    <w:p w14:paraId="60E75B81" w14:textId="77777777" w:rsidR="00083143" w:rsidRDefault="00083143" w:rsidP="000831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Ludlow. Baker.</w:t>
      </w:r>
    </w:p>
    <w:p w14:paraId="26AE5E4C" w14:textId="77777777" w:rsidR="00083143" w:rsidRDefault="00083143" w:rsidP="000831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645BCF" w14:textId="77777777" w:rsidR="00083143" w:rsidRDefault="00083143" w:rsidP="000831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22D1A4" w14:textId="77777777" w:rsidR="00083143" w:rsidRPr="00EC43CD" w:rsidRDefault="00083143" w:rsidP="000831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Son:   Richard(q.v.).     </w:t>
      </w:r>
    </w:p>
    <w:p w14:paraId="1DD15852" w14:textId="77777777" w:rsidR="00083143" w:rsidRDefault="00083143" w:rsidP="000831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(V.C.H. Shropshire vol.10 pp.135-147)</w:t>
      </w:r>
    </w:p>
    <w:p w14:paraId="0336102B" w14:textId="77777777" w:rsidR="00083143" w:rsidRDefault="00083143" w:rsidP="000831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16F4F2" w14:textId="77777777" w:rsidR="00083143" w:rsidRDefault="00083143" w:rsidP="000831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BFD204" w14:textId="77777777" w:rsidR="00083143" w:rsidRDefault="00083143" w:rsidP="000831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>He owned a freehold in Brookhampton.    (ibid.)</w:t>
      </w:r>
    </w:p>
    <w:p w14:paraId="04E8B5BA" w14:textId="77777777" w:rsidR="00083143" w:rsidRDefault="00083143" w:rsidP="000831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9064FA" w14:textId="77777777" w:rsidR="00083143" w:rsidRDefault="00083143" w:rsidP="000831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7EC4CE" w14:textId="77777777" w:rsidR="00083143" w:rsidRDefault="00083143" w:rsidP="000831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p w14:paraId="6A8B9A1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AEB57" w14:textId="77777777" w:rsidR="00083143" w:rsidRDefault="00083143" w:rsidP="009139A6">
      <w:r>
        <w:separator/>
      </w:r>
    </w:p>
  </w:endnote>
  <w:endnote w:type="continuationSeparator" w:id="0">
    <w:p w14:paraId="3EA3A1FA" w14:textId="77777777" w:rsidR="00083143" w:rsidRDefault="000831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3F7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982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0EF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439F5" w14:textId="77777777" w:rsidR="00083143" w:rsidRDefault="00083143" w:rsidP="009139A6">
      <w:r>
        <w:separator/>
      </w:r>
    </w:p>
  </w:footnote>
  <w:footnote w:type="continuationSeparator" w:id="0">
    <w:p w14:paraId="60671CC2" w14:textId="77777777" w:rsidR="00083143" w:rsidRDefault="000831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B3A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5B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35F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143"/>
    <w:rsid w:val="000666E0"/>
    <w:rsid w:val="0008314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6A5C0"/>
  <w15:chartTrackingRefBased/>
  <w15:docId w15:val="{D15F73E1-F5F8-4DDF-9BC8-5964C02D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2022-03-06T15:37:00Z</dcterms:created>
  <dcterms:modified xsi:type="dcterms:W3CDTF">2022-03-06T15:37:00Z</dcterms:modified>
</cp:coreProperties>
</file>